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BDC1F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BYGRAVE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7F787164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Welwyn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4AA30B41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F39540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1B3E1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Apr.1430</w:t>
      </w:r>
      <w:r>
        <w:rPr>
          <w:rFonts w:ascii="Times New Roman" w:hAnsi="Times New Roman" w:cs="Times New Roman"/>
          <w:sz w:val="24"/>
          <w:szCs w:val="24"/>
        </w:rPr>
        <w:tab/>
        <w:t>John Bygrave of Newnham(q.v.) made him an executor of his Will.</w:t>
      </w:r>
    </w:p>
    <w:p w14:paraId="0E4EB3DB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7C56886F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BD0D27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E4A56" w14:textId="77777777" w:rsidR="00934DA9" w:rsidRDefault="00934DA9" w:rsidP="0093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p w14:paraId="5AA968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78B8F" w14:textId="77777777" w:rsidR="00934DA9" w:rsidRDefault="00934DA9" w:rsidP="009139A6">
      <w:r>
        <w:separator/>
      </w:r>
    </w:p>
  </w:endnote>
  <w:endnote w:type="continuationSeparator" w:id="0">
    <w:p w14:paraId="0B5EC7D9" w14:textId="77777777" w:rsidR="00934DA9" w:rsidRDefault="00934D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FD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C9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E9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9B6CA" w14:textId="77777777" w:rsidR="00934DA9" w:rsidRDefault="00934DA9" w:rsidP="009139A6">
      <w:r>
        <w:separator/>
      </w:r>
    </w:p>
  </w:footnote>
  <w:footnote w:type="continuationSeparator" w:id="0">
    <w:p w14:paraId="4504B610" w14:textId="77777777" w:rsidR="00934DA9" w:rsidRDefault="00934D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A7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08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7D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A9"/>
    <w:rsid w:val="000666E0"/>
    <w:rsid w:val="002510B7"/>
    <w:rsid w:val="005C130B"/>
    <w:rsid w:val="00826F5C"/>
    <w:rsid w:val="009139A6"/>
    <w:rsid w:val="00934DA9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44F0D"/>
  <w15:chartTrackingRefBased/>
  <w15:docId w15:val="{3F2151C6-FDCC-4E28-9DCA-D6C926E2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2022-01-14T18:47:00Z</dcterms:created>
  <dcterms:modified xsi:type="dcterms:W3CDTF">2022-01-14T18:48:00Z</dcterms:modified>
</cp:coreProperties>
</file>